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LKOS 2026 - 109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579C5E2" w:rsidR="00344C82" w:rsidRPr="001C55D1" w:rsidRDefault="00985993" w:rsidP="00DD21DE">
            <w:r>
              <w:t>BBS Brinkstr. / Rückbau der Gebäudeteile A1 + C1 sowie Ersatzneubau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0B907293" w:rsidR="00344C82" w:rsidRPr="001C55D1" w:rsidRDefault="00D31F77" w:rsidP="00DD21DE">
            <w:r>
              <w:t>Heizung und Sanitär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 xml:space="preserve">einschl. Lohnzulagen u. Lohnerhöhung, wenn keine Lohngleitklausel </w:t>
            </w:r>
            <w:proofErr w:type="gramStart"/>
            <w:r w:rsidRPr="00D46B71">
              <w:t>vereinbart</w:t>
            </w:r>
            <w:proofErr w:type="gramEnd"/>
            <w:r w:rsidRPr="00D46B71">
              <w:t xml:space="preserve">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85AB2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C0FF57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36227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478F08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0CC9C2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AEB45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7F02E3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31F77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B5DF1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Koch, Renee</cp:lastModifiedBy>
  <cp:revision>2</cp:revision>
  <cp:lastPrinted>2010-03-03T17:05:00Z</cp:lastPrinted>
  <dcterms:created xsi:type="dcterms:W3CDTF">2026-04-21T11:57:00Z</dcterms:created>
  <dcterms:modified xsi:type="dcterms:W3CDTF">2026-04-21T11:57:00Z</dcterms:modified>
</cp:coreProperties>
</file>